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33824" w14:textId="583B4256" w:rsidR="00565AEE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DF66F2">
        <w:rPr>
          <w:rFonts w:cs="Arial"/>
          <w:b/>
          <w:sz w:val="24"/>
          <w:szCs w:val="24"/>
        </w:rPr>
        <w:t>107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5</w:t>
      </w:r>
      <w:r w:rsidR="00AE3232">
        <w:rPr>
          <w:rFonts w:eastAsia="SimSun"/>
          <w:b/>
          <w:i/>
          <w:sz w:val="28"/>
          <w:lang w:val="en-US" w:eastAsia="zh-CN"/>
        </w:rPr>
        <w:t>1984</w:t>
      </w:r>
    </w:p>
    <w:p w14:paraId="4E2B7551" w14:textId="6B6B21FA" w:rsidR="00DF66F2" w:rsidRPr="00031050" w:rsidRDefault="00DF66F2" w:rsidP="00DF66F2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1" w:name="_Hlk157154434"/>
      <w:r>
        <w:rPr>
          <w:rFonts w:ascii="Arial" w:hAnsi="Arial" w:cs="Arial"/>
          <w:b/>
          <w:bCs/>
          <w:sz w:val="24"/>
          <w:lang w:val="it-IT"/>
        </w:rPr>
        <w:t>St Julian’s, Malta, 19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23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May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5</w:t>
      </w:r>
      <w:bookmarkEnd w:id="1"/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565AEE" w14:paraId="50660001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D2FF8" w14:textId="77777777" w:rsidR="00565AE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12</w:t>
            </w:r>
            <w:r>
              <w:rPr>
                <w:i/>
                <w:sz w:val="14"/>
              </w:rPr>
              <w:t>.0</w:t>
            </w:r>
          </w:p>
        </w:tc>
      </w:tr>
      <w:tr w:rsidR="00565AEE" w14:paraId="4C116EFC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0811" w14:textId="77777777" w:rsidR="00565AE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565AEE" w14:paraId="6E3324C9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53DB884C" w14:textId="77777777" w:rsidR="00565AEE" w:rsidRDefault="00565A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2808A1C7" w14:textId="77777777" w:rsidR="00565AEE" w:rsidRDefault="00565A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5AEE" w14:paraId="350B6D81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171686" w14:textId="77777777" w:rsidR="00565AE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7F4E8" w14:textId="4AD1D755" w:rsidR="00565AEE" w:rsidRPr="00A865BA" w:rsidRDefault="00A865BA" w:rsidP="00A865BA">
            <w:pPr>
              <w:pStyle w:val="CRCoverPage"/>
              <w:spacing w:after="0"/>
              <w:rPr>
                <w:lang w:val="en-US"/>
              </w:rPr>
            </w:pPr>
            <w:r>
              <w:t xml:space="preserve">  </w:t>
            </w:r>
            <w:r w:rsidR="00AE3232" w:rsidRPr="00AE3232">
              <w:t>PRD21 CDS: NR CA FR1 CA_n25A-n77(2A) with UL CA_n77(2A)</w:t>
            </w:r>
          </w:p>
        </w:tc>
      </w:tr>
      <w:tr w:rsidR="00565AEE" w14:paraId="70C0F763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274C635" w14:textId="77777777" w:rsidR="00565AEE" w:rsidRDefault="00565A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24E498A7" w14:textId="77777777" w:rsidR="00565AEE" w:rsidRDefault="00565A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5AEE" w14:paraId="6451289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DF7E10" w14:textId="77777777" w:rsidR="00565AE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59F3F145" w14:textId="18F873F6" w:rsidR="00565AEE" w:rsidRDefault="00DF66F2">
            <w:pPr>
              <w:pStyle w:val="CRCoverPage"/>
              <w:spacing w:after="0"/>
              <w:ind w:left="100"/>
            </w:pPr>
            <w:r>
              <w:t>Nokia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E7BCC83" w14:textId="77777777" w:rsidR="00565AEE" w:rsidRDefault="00565A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61C5BB" w14:textId="77777777" w:rsidR="00565AE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B98C9" w14:textId="7B7AF20D" w:rsidR="00565AEE" w:rsidRDefault="00DF66F2">
            <w:pPr>
              <w:pStyle w:val="CRCoverPage"/>
              <w:spacing w:after="0"/>
              <w:ind w:left="100"/>
            </w:pPr>
            <w:r w:rsidRPr="002263C7">
              <w:rPr>
                <w:noProof/>
              </w:rPr>
              <w:fldChar w:fldCharType="begin"/>
            </w:r>
            <w:r w:rsidRPr="002263C7">
              <w:rPr>
                <w:noProof/>
              </w:rPr>
              <w:instrText xml:space="preserve"> DOCPROPERTY  ResDate  \* MERGEFORMAT </w:instrText>
            </w:r>
            <w:r w:rsidRPr="002263C7">
              <w:rPr>
                <w:noProof/>
              </w:rPr>
              <w:fldChar w:fldCharType="separate"/>
            </w:r>
            <w:r w:rsidRPr="002263C7">
              <w:rPr>
                <w:noProof/>
              </w:rPr>
              <w:t>2025-0</w:t>
            </w:r>
            <w:r>
              <w:rPr>
                <w:noProof/>
              </w:rPr>
              <w:t>5</w:t>
            </w:r>
            <w:r w:rsidRPr="002263C7">
              <w:rPr>
                <w:noProof/>
              </w:rPr>
              <w:t>-</w:t>
            </w:r>
            <w:r w:rsidRPr="002263C7">
              <w:rPr>
                <w:noProof/>
              </w:rPr>
              <w:fldChar w:fldCharType="end"/>
            </w:r>
            <w:r w:rsidR="00AE3232">
              <w:rPr>
                <w:noProof/>
              </w:rPr>
              <w:t>06</w:t>
            </w:r>
          </w:p>
        </w:tc>
      </w:tr>
    </w:tbl>
    <w:p w14:paraId="189007D3" w14:textId="77777777" w:rsidR="00565AEE" w:rsidRDefault="00565AE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565AEE" w14:paraId="309D2D3D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88D5A2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789997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92BB9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51FF00F8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4FCBE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BF0D161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4C66E1B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8DD3D14" w14:textId="77777777" w:rsidR="00565AE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A7CD96A" w14:textId="77777777" w:rsidR="00565AEE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ADBDB5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7E538884" w14:textId="77777777" w:rsidR="00565AE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A91FE5" w14:textId="0E856422" w:rsidR="00565AEE" w:rsidRDefault="00DF66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397C6B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2CC060D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1EF442A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316C8AF" w14:textId="77777777" w:rsidR="00565AEE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1DE213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76E086" w14:textId="77777777" w:rsidR="00565AE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90448E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A2C731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4B07676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B50013A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74C0833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38FBA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70DAE82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C8631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6E50540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7900D62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616BDB2" w14:textId="77777777" w:rsidR="00565AE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78495A" w14:textId="77777777" w:rsidR="00565AEE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A2ECEB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67CA70" w14:textId="77777777" w:rsidR="00565AE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CE0713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F23C51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29A86ED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0247122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114EC9D" w14:textId="77777777" w:rsidR="00565AEE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C5EC8C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108277" w14:textId="77777777" w:rsidR="00565AE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9D8C6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ADF54E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3E11262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DB17FE8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D84B189" w14:textId="77777777" w:rsidR="00565AEE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BAED5" w14:textId="47271E60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8F07F4" w14:textId="77777777" w:rsidR="00565AE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310F08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1A7542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2E1797D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F1F426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3015F2" w14:textId="77777777" w:rsidR="00565AEE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C6AAF9" w14:textId="42C51347" w:rsidR="00565AEE" w:rsidRDefault="00CE1F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9E5EE" w14:textId="77777777" w:rsidR="00565AE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169C46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7607D7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399744C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A294A61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D175050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10E8B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647992D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C3368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BDD0862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6A4CEC1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B369ACC" w14:textId="77777777" w:rsidR="00565AE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8DD84C2" w14:textId="77777777" w:rsidR="00565AE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3B0208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9DAFA" w14:textId="77777777" w:rsidR="00565AE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E27C25" w14:textId="7F659B89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C14A52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749CFBD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4098F43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DC9C892" w14:textId="77777777" w:rsidR="00565AE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204A9A" w14:textId="68A7EDD9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ACD50" w14:textId="77777777" w:rsidR="00565AEE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0347F6" w14:textId="6572C7BD" w:rsidR="00565AEE" w:rsidRDefault="00A865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EC704C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7B790AE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5760D9E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CF54E53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9CA9D85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D09C936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14B93B6A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DA474DE" w14:textId="77777777" w:rsidR="00565AE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59245BF6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2E8DB2F" w14:textId="77777777" w:rsidR="00565AEE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2EF29A8" w14:textId="6F3DE59C" w:rsidR="00565AEE" w:rsidRDefault="00A865BA">
            <w:pPr>
              <w:pStyle w:val="CRCoverPage"/>
              <w:spacing w:after="0"/>
              <w:rPr>
                <w:lang w:val="en-US"/>
              </w:rPr>
            </w:pPr>
            <w:r w:rsidRPr="00A865BA">
              <w:rPr>
                <w:lang w:val="en-US"/>
              </w:rPr>
              <w:t>CA_n25A-n77(2A)</w:t>
            </w:r>
            <w:r>
              <w:rPr>
                <w:lang w:val="en-US"/>
              </w:rPr>
              <w:t xml:space="preserve"> </w:t>
            </w:r>
            <w:r w:rsidR="00DF66F2">
              <w:rPr>
                <w:lang w:val="en-US"/>
              </w:rPr>
              <w:t xml:space="preserve">with UL </w:t>
            </w:r>
            <w:r w:rsidR="00CE1F0B" w:rsidRPr="00CE1F0B">
              <w:rPr>
                <w:lang w:val="en-US"/>
              </w:rPr>
              <w:t>CA_n7</w:t>
            </w:r>
            <w:r w:rsidR="002073DC">
              <w:rPr>
                <w:lang w:val="en-US"/>
              </w:rPr>
              <w:t>7</w:t>
            </w:r>
            <w:r w:rsidR="00CE1F0B" w:rsidRPr="00CE1F0B">
              <w:rPr>
                <w:lang w:val="en-US"/>
              </w:rPr>
              <w:t>(2A)</w:t>
            </w:r>
          </w:p>
          <w:p w14:paraId="5AE981B9" w14:textId="780CDCF7" w:rsidR="00CE1F0B" w:rsidRDefault="00CE1F0B" w:rsidP="00CE1F0B">
            <w:pPr>
              <w:pStyle w:val="CRCoverPage"/>
              <w:spacing w:after="0"/>
              <w:rPr>
                <w:lang w:val="en-US"/>
              </w:rPr>
            </w:pPr>
          </w:p>
          <w:p w14:paraId="1A2D8CB8" w14:textId="518FA48A" w:rsidR="00DF66F2" w:rsidRPr="00CE1F0B" w:rsidRDefault="00DF66F2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7C1EDF" w14:textId="77777777" w:rsidR="00565AEE" w:rsidRDefault="00565AEE">
            <w:pPr>
              <w:pStyle w:val="CRCoverPage"/>
              <w:spacing w:after="0"/>
            </w:pPr>
          </w:p>
        </w:tc>
      </w:tr>
      <w:tr w:rsidR="00565AEE" w14:paraId="60E539B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129024A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D498DE0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9D49EAB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7CD7ED38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B47B27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71C480A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4E51F2B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74E989BD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3E55FEB0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8767D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9865700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65AEE" w14:paraId="6575998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A895959" w14:textId="77777777" w:rsidR="00565AE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22355F69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499FBD5" w14:textId="77777777" w:rsidR="00565AEE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5F1F87" w14:textId="77777777" w:rsidR="00565AEE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494F58" w14:textId="77777777" w:rsidR="00565AEE" w:rsidRDefault="00565AEE">
            <w:pPr>
              <w:pStyle w:val="CRCoverPage"/>
              <w:spacing w:after="0"/>
            </w:pPr>
          </w:p>
        </w:tc>
      </w:tr>
      <w:tr w:rsidR="00565AEE" w14:paraId="4AF72A02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8F3FC8" w14:textId="77777777" w:rsidR="00565AEE" w:rsidRDefault="00565A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718ECBE5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E31144B" w14:textId="77777777" w:rsidR="00565AEE" w:rsidRDefault="00565AE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43DB7" w14:textId="77777777" w:rsidR="00565AEE" w:rsidRDefault="00565AEE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05F5C" w14:textId="77777777" w:rsidR="00565AEE" w:rsidRDefault="00565A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0713638D" w14:textId="77777777" w:rsidR="00565AEE" w:rsidRDefault="00565AEE">
      <w:pPr>
        <w:pStyle w:val="CRCoverPage"/>
        <w:rPr>
          <w:lang w:val="en-US"/>
        </w:rPr>
      </w:pPr>
    </w:p>
    <w:sectPr w:rsidR="00565AEE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09474" w14:textId="77777777" w:rsidR="00B17D93" w:rsidRDefault="00B17D93">
      <w:pPr>
        <w:spacing w:after="0"/>
      </w:pPr>
      <w:r>
        <w:separator/>
      </w:r>
    </w:p>
  </w:endnote>
  <w:endnote w:type="continuationSeparator" w:id="0">
    <w:p w14:paraId="4BC39156" w14:textId="77777777" w:rsidR="00B17D93" w:rsidRDefault="00B17D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709DC" w14:textId="77777777" w:rsidR="00565AEE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6062C" w14:textId="77777777" w:rsidR="00B17D93" w:rsidRDefault="00B17D93">
      <w:pPr>
        <w:spacing w:after="0"/>
      </w:pPr>
      <w:r>
        <w:separator/>
      </w:r>
    </w:p>
  </w:footnote>
  <w:footnote w:type="continuationSeparator" w:id="0">
    <w:p w14:paraId="5EF1C676" w14:textId="77777777" w:rsidR="00B17D93" w:rsidRDefault="00B17D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754AC" w14:textId="77777777" w:rsidR="00565AEE" w:rsidRDefault="00565AEE">
    <w:pPr>
      <w:pStyle w:val="Header"/>
    </w:pPr>
  </w:p>
  <w:p w14:paraId="38083436" w14:textId="77777777" w:rsidR="00565AEE" w:rsidRDefault="00565A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111580482">
    <w:abstractNumId w:val="3"/>
  </w:num>
  <w:num w:numId="2" w16cid:durableId="791825421">
    <w:abstractNumId w:val="5"/>
  </w:num>
  <w:num w:numId="3" w16cid:durableId="39523238">
    <w:abstractNumId w:val="1"/>
  </w:num>
  <w:num w:numId="4" w16cid:durableId="927541066">
    <w:abstractNumId w:val="4"/>
  </w:num>
  <w:num w:numId="5" w16cid:durableId="1520120827">
    <w:abstractNumId w:val="14"/>
  </w:num>
  <w:num w:numId="6" w16cid:durableId="768356110">
    <w:abstractNumId w:val="2"/>
  </w:num>
  <w:num w:numId="7" w16cid:durableId="758260415">
    <w:abstractNumId w:val="10"/>
  </w:num>
  <w:num w:numId="8" w16cid:durableId="1213494830">
    <w:abstractNumId w:val="7"/>
  </w:num>
  <w:num w:numId="9" w16cid:durableId="307757121">
    <w:abstractNumId w:val="13"/>
  </w:num>
  <w:num w:numId="10" w16cid:durableId="796491330">
    <w:abstractNumId w:val="15"/>
  </w:num>
  <w:num w:numId="11" w16cid:durableId="1991136724">
    <w:abstractNumId w:val="16"/>
  </w:num>
  <w:num w:numId="12" w16cid:durableId="471823800">
    <w:abstractNumId w:val="8"/>
  </w:num>
  <w:num w:numId="13" w16cid:durableId="1857501604">
    <w:abstractNumId w:val="9"/>
  </w:num>
  <w:num w:numId="14" w16cid:durableId="1788545255">
    <w:abstractNumId w:val="6"/>
  </w:num>
  <w:num w:numId="15" w16cid:durableId="1059284425">
    <w:abstractNumId w:val="12"/>
  </w:num>
  <w:num w:numId="16" w16cid:durableId="979071710">
    <w:abstractNumId w:val="0"/>
  </w:num>
  <w:num w:numId="17" w16cid:durableId="13114013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0D9D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74B"/>
    <w:rsid w:val="00206977"/>
    <w:rsid w:val="002073DC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B5F7F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177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65AEE"/>
    <w:rsid w:val="005803B9"/>
    <w:rsid w:val="00581571"/>
    <w:rsid w:val="005836AB"/>
    <w:rsid w:val="005858B9"/>
    <w:rsid w:val="00590FF3"/>
    <w:rsid w:val="0059290A"/>
    <w:rsid w:val="005932EC"/>
    <w:rsid w:val="0059362F"/>
    <w:rsid w:val="00593908"/>
    <w:rsid w:val="005A0F20"/>
    <w:rsid w:val="005A6385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091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85547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65BA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B71DD"/>
    <w:rsid w:val="00AC032E"/>
    <w:rsid w:val="00AC4282"/>
    <w:rsid w:val="00AD36EA"/>
    <w:rsid w:val="00AD397D"/>
    <w:rsid w:val="00AD719B"/>
    <w:rsid w:val="00AE065F"/>
    <w:rsid w:val="00AE16D1"/>
    <w:rsid w:val="00AE2043"/>
    <w:rsid w:val="00AE3232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17D93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413B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0B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55975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542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DF66F2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6EE2BCA"/>
    <w:rsid w:val="27BF730C"/>
    <w:rsid w:val="28517DB3"/>
    <w:rsid w:val="2B887546"/>
    <w:rsid w:val="2E2E26AD"/>
    <w:rsid w:val="30E61DD3"/>
    <w:rsid w:val="351854D7"/>
    <w:rsid w:val="37400CD9"/>
    <w:rsid w:val="378811F9"/>
    <w:rsid w:val="495F731D"/>
    <w:rsid w:val="4A0F03AD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4BF8FE"/>
  <w15:docId w15:val="{6A5B5503-3CFE-4B03-9804-6D7DB1D7B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DF66F2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107</Words>
  <Characters>613</Characters>
  <Application>Microsoft Office Word</Application>
  <DocSecurity>0</DocSecurity>
  <Lines>5</Lines>
  <Paragraphs>1</Paragraphs>
  <ScaleCrop>false</ScaleCrop>
  <Company>ETSI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Tuomo Saynajakangas (Nokia)</cp:lastModifiedBy>
  <cp:revision>2</cp:revision>
  <cp:lastPrinted>2020-02-05T15:54:00Z</cp:lastPrinted>
  <dcterms:created xsi:type="dcterms:W3CDTF">2025-05-06T09:41:00Z</dcterms:created>
  <dcterms:modified xsi:type="dcterms:W3CDTF">2025-05-06T09:41:00Z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39AFFCCABC904C6FAF77AB7D9C88DB49</vt:lpwstr>
  </property>
  <property fmtid="{D5CDD505-2E9C-101B-9397-08002B2CF9AE}" pid="4" name="ContentTypeId">
    <vt:lpwstr>0x0101003AA7AC0C743A294CADF60F661720E3E6</vt:lpwstr>
  </property>
</Properties>
</file>